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FE8" w:rsidRPr="00F60854" w:rsidRDefault="00B22FE8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22FE8" w:rsidRPr="00F60854" w:rsidRDefault="00B22FE8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22FE8" w:rsidRPr="00F60854" w:rsidRDefault="00B22FE8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22FE8" w:rsidRPr="00F60854" w:rsidRDefault="00B22FE8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8.95pt;margin-top:-56.45pt;width:196.85pt;height:158.75pt;z-index:251658240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">
            <v:textbox style="mso-fit-shape-to-text:t">
              <w:txbxContent>
                <w:p w:rsidR="00B22FE8" w:rsidRDefault="00B22FE8" w:rsidP="00A3774A">
                  <w:pPr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Adı-Soyadı:</w:t>
                  </w:r>
                </w:p>
                <w:p w:rsidR="00B22FE8" w:rsidRPr="00A3774A" w:rsidRDefault="00B22FE8" w:rsidP="00A3774A">
                  <w:pPr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No:</w:t>
                  </w:r>
                </w:p>
              </w:txbxContent>
            </v:textbox>
            <w10:wrap anchorx="margin"/>
          </v:shape>
        </w:pict>
      </w:r>
      <w:r w:rsidRPr="00F60854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..</w:t>
      </w:r>
      <w:r w:rsidRPr="00F60854">
        <w:rPr>
          <w:rFonts w:ascii="Times New Roman" w:hAnsi="Times New Roman"/>
          <w:b/>
          <w:sz w:val="24"/>
          <w:szCs w:val="24"/>
        </w:rPr>
        <w:t>-201</w:t>
      </w:r>
      <w:r>
        <w:rPr>
          <w:rFonts w:ascii="Times New Roman" w:hAnsi="Times New Roman"/>
          <w:b/>
          <w:sz w:val="24"/>
          <w:szCs w:val="24"/>
        </w:rPr>
        <w:t>..</w:t>
      </w:r>
      <w:r w:rsidRPr="00F60854">
        <w:rPr>
          <w:rFonts w:ascii="Times New Roman" w:hAnsi="Times New Roman"/>
          <w:b/>
          <w:sz w:val="24"/>
          <w:szCs w:val="24"/>
        </w:rPr>
        <w:t xml:space="preserve"> EĞİTİM ÖĞRETİM YILI GAZİOSMANPAŞA ORTAOKULU 7/… SINIFI</w:t>
      </w:r>
    </w:p>
    <w:p w:rsidR="00B22FE8" w:rsidRPr="00F60854" w:rsidRDefault="00B22FE8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60854">
        <w:rPr>
          <w:rFonts w:ascii="Times New Roman" w:hAnsi="Times New Roman"/>
          <w:b/>
          <w:sz w:val="24"/>
          <w:szCs w:val="24"/>
        </w:rPr>
        <w:t>Bİ</w:t>
      </w:r>
      <w:r>
        <w:rPr>
          <w:rFonts w:ascii="Times New Roman" w:hAnsi="Times New Roman"/>
          <w:b/>
          <w:sz w:val="24"/>
          <w:szCs w:val="24"/>
        </w:rPr>
        <w:t>LİM UYGULAMALARI DERSİ 2.DÖNEM 2</w:t>
      </w:r>
      <w:r w:rsidRPr="00F60854">
        <w:rPr>
          <w:rFonts w:ascii="Times New Roman" w:hAnsi="Times New Roman"/>
          <w:b/>
          <w:sz w:val="24"/>
          <w:szCs w:val="24"/>
        </w:rPr>
        <w:t>.YAZILI SORULARI</w:t>
      </w:r>
    </w:p>
    <w:p w:rsidR="00B22FE8" w:rsidRPr="00F60854" w:rsidRDefault="00B22FE8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22FE8" w:rsidRPr="00D5647C" w:rsidRDefault="00B22FE8" w:rsidP="00284ABC">
      <w:pPr>
        <w:pStyle w:val="ListParagraph"/>
        <w:numPr>
          <w:ilvl w:val="0"/>
          <w:numId w:val="1"/>
        </w:numPr>
        <w:spacing w:after="0"/>
        <w:ind w:left="284"/>
        <w:rPr>
          <w:rFonts w:ascii="Arial Narrow" w:hAnsi="Arial Narrow"/>
          <w:b/>
          <w:sz w:val="28"/>
          <w:szCs w:val="28"/>
        </w:rPr>
      </w:pPr>
      <w:r w:rsidRPr="00D5647C">
        <w:rPr>
          <w:rFonts w:ascii="Swiss721BT-Bold" w:hAnsi="Swiss721BT-Bold" w:cs="Swiss721BT-Bold"/>
          <w:b/>
          <w:bCs/>
          <w:sz w:val="20"/>
          <w:szCs w:val="20"/>
        </w:rPr>
        <w:t xml:space="preserve"> </w:t>
      </w:r>
      <w:r w:rsidRPr="00D5647C">
        <w:rPr>
          <w:rFonts w:ascii="Arial Narrow" w:hAnsi="Arial Narrow" w:cs="Swiss721BT-Bold"/>
          <w:b/>
          <w:bCs/>
          <w:sz w:val="28"/>
          <w:szCs w:val="28"/>
        </w:rPr>
        <w:t>Aşağıda verilen sistemlerde ışık enerjisi hangi tür enerjiye dönüşür? Yazınız.</w:t>
      </w:r>
      <w:r>
        <w:rPr>
          <w:rFonts w:ascii="Arial Narrow" w:hAnsi="Arial Narrow" w:cs="Swiss721BT-Bold"/>
          <w:b/>
          <w:bCs/>
          <w:sz w:val="28"/>
          <w:szCs w:val="28"/>
        </w:rPr>
        <w:t>(</w:t>
      </w:r>
      <w:r w:rsidRPr="00D5647C">
        <w:rPr>
          <w:rFonts w:ascii="Arial Narrow" w:hAnsi="Arial Narrow"/>
          <w:sz w:val="28"/>
          <w:szCs w:val="28"/>
        </w:rPr>
        <w:t>20puan)</w:t>
      </w:r>
    </w:p>
    <w:p w:rsidR="00B22FE8" w:rsidRPr="00F60854" w:rsidRDefault="00B22FE8" w:rsidP="00A3774A">
      <w:pPr>
        <w:pStyle w:val="ListParagraph"/>
        <w:spacing w:after="0"/>
        <w:ind w:left="-142"/>
        <w:rPr>
          <w:rFonts w:ascii="Times New Roman" w:hAnsi="Times New Roman"/>
          <w:b/>
          <w:sz w:val="24"/>
          <w:szCs w:val="24"/>
        </w:rPr>
      </w:pPr>
    </w:p>
    <w:p w:rsidR="00B22FE8" w:rsidRDefault="00B22FE8" w:rsidP="00A3774A">
      <w:pPr>
        <w:pStyle w:val="ListParagraph"/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E73BDB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" o:spid="_x0000_i1025" type="#_x0000_t75" style="width:495.75pt;height:128.25pt;visibility:visible">
            <v:imagedata r:id="rId5" o:title=""/>
          </v:shape>
        </w:pict>
      </w:r>
    </w:p>
    <w:p w:rsidR="00B22FE8" w:rsidRDefault="00B22FE8" w:rsidP="00A3774A">
      <w:pPr>
        <w:pStyle w:val="ListParagraph"/>
        <w:spacing w:after="0"/>
        <w:ind w:left="-142"/>
        <w:rPr>
          <w:rFonts w:ascii="Times New Roman" w:hAnsi="Times New Roman"/>
          <w:b/>
          <w:sz w:val="24"/>
          <w:szCs w:val="24"/>
        </w:rPr>
      </w:pPr>
    </w:p>
    <w:p w:rsidR="00B22FE8" w:rsidRPr="00F60854" w:rsidRDefault="00B22FE8" w:rsidP="00A3774A">
      <w:pPr>
        <w:pStyle w:val="ListParagraph"/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E73BDB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31" o:spid="_x0000_i1026" type="#_x0000_t75" style="width:489.75pt;height:126.75pt;visibility:visible">
            <v:imagedata r:id="rId6" o:title=""/>
          </v:shape>
        </w:pict>
      </w:r>
    </w:p>
    <w:p w:rsidR="00B22FE8" w:rsidRPr="00F60854" w:rsidRDefault="00B22FE8" w:rsidP="0030601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22FE8" w:rsidRPr="00B662C6" w:rsidRDefault="00B22FE8" w:rsidP="004A7C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t xml:space="preserve">Bazı elementlerin nötr atomlarının elektron dağılımları aşağıda verilmiştir.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>Bu atomlardan kararlı hâle geçerken dublet ve oktet kuralını gerçekleştirenler hangileridir?</w:t>
      </w:r>
      <w:r w:rsidRPr="00F60854">
        <w:rPr>
          <w:rFonts w:ascii="Arial Narrow" w:hAnsi="Arial Narrow"/>
          <w:sz w:val="28"/>
          <w:szCs w:val="28"/>
        </w:rPr>
        <w:t xml:space="preserve"> (20puan)</w:t>
      </w:r>
    </w:p>
    <w:p w:rsidR="00B22FE8" w:rsidRPr="00F60854" w:rsidRDefault="00B22FE8" w:rsidP="00B662C6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Arial Narrow" w:hAnsi="Arial Narrow" w:cs="Swiss721BT-Roman"/>
          <w:sz w:val="28"/>
          <w:szCs w:val="28"/>
        </w:rPr>
      </w:pPr>
      <w:r w:rsidRPr="00E73BDB">
        <w:rPr>
          <w:rFonts w:ascii="Arial Narrow" w:hAnsi="Arial Narrow" w:cs="Swiss721BT-Roman"/>
          <w:noProof/>
          <w:sz w:val="28"/>
          <w:szCs w:val="28"/>
          <w:lang w:eastAsia="tr-TR"/>
        </w:rPr>
        <w:pict>
          <v:shape id="Resim 22" o:spid="_x0000_i1027" type="#_x0000_t75" style="width:422.25pt;height:264.75pt;visibility:visible">
            <v:imagedata r:id="rId7" o:title=""/>
          </v:shape>
        </w:pict>
      </w:r>
    </w:p>
    <w:p w:rsidR="00B22FE8" w:rsidRPr="00F60854" w:rsidRDefault="00B22FE8" w:rsidP="00FB39E6">
      <w:pPr>
        <w:pStyle w:val="ListParagraph"/>
        <w:spacing w:after="0"/>
        <w:ind w:left="-142"/>
        <w:rPr>
          <w:rFonts w:ascii="Arial Narrow" w:hAnsi="Arial Narrow"/>
          <w:b/>
        </w:rPr>
      </w:pPr>
    </w:p>
    <w:p w:rsidR="00B22FE8" w:rsidRPr="00F60854" w:rsidRDefault="00B22FE8" w:rsidP="00284ABC">
      <w:pPr>
        <w:pStyle w:val="ListParagraph"/>
        <w:spacing w:after="0"/>
        <w:ind w:left="284"/>
        <w:rPr>
          <w:rFonts w:ascii="Times New Roman" w:hAnsi="Times New Roman"/>
          <w:b/>
          <w:sz w:val="24"/>
          <w:szCs w:val="24"/>
        </w:rPr>
      </w:pPr>
    </w:p>
    <w:p w:rsidR="00B22FE8" w:rsidRPr="00F60854" w:rsidRDefault="00B22FE8" w:rsidP="00284ABC">
      <w:pPr>
        <w:pStyle w:val="ListParagraph"/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B22FE8" w:rsidRPr="00F60854" w:rsidRDefault="00B22FE8" w:rsidP="00AB1C4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22FE8" w:rsidRPr="00B662C6" w:rsidRDefault="00B22FE8" w:rsidP="00B662C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t xml:space="preserve">K, L ve M termometreleri beyaz, yeşil ve siyah kumaşla sarılarak doğrudan güneş ışığı alan bir yere konuluyor.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>Bir süre sonra termometrelerin gösterdiği değerlerle ilgili ne söylenebilir?</w:t>
      </w:r>
      <w:r w:rsidRPr="00F60854">
        <w:rPr>
          <w:rFonts w:ascii="Arial Narrow" w:hAnsi="Arial Narrow"/>
          <w:sz w:val="28"/>
          <w:szCs w:val="28"/>
        </w:rPr>
        <w:t xml:space="preserve"> </w:t>
      </w:r>
      <w:r w:rsidRPr="00F60854">
        <w:rPr>
          <w:rFonts w:ascii="Arial Narrow" w:hAnsi="Arial Narrow"/>
          <w:b/>
          <w:sz w:val="28"/>
          <w:szCs w:val="28"/>
        </w:rPr>
        <w:t>(20puan)</w:t>
      </w:r>
    </w:p>
    <w:p w:rsidR="00B22FE8" w:rsidRPr="00B662C6" w:rsidRDefault="00B22FE8" w:rsidP="00B662C6">
      <w:pPr>
        <w:pStyle w:val="ListParagraph"/>
        <w:spacing w:after="0"/>
        <w:ind w:left="284"/>
        <w:rPr>
          <w:rFonts w:ascii="Arial Narrow" w:hAnsi="Arial Narrow"/>
          <w:b/>
          <w:sz w:val="28"/>
          <w:szCs w:val="28"/>
        </w:rPr>
      </w:pPr>
    </w:p>
    <w:p w:rsidR="00B22FE8" w:rsidRPr="00F60854" w:rsidRDefault="00B22FE8" w:rsidP="00B662C6">
      <w:pPr>
        <w:pStyle w:val="ListParagraph"/>
        <w:spacing w:after="0"/>
        <w:ind w:left="284"/>
        <w:rPr>
          <w:rFonts w:ascii="Arial Narrow" w:hAnsi="Arial Narrow"/>
          <w:b/>
          <w:sz w:val="28"/>
          <w:szCs w:val="28"/>
        </w:rPr>
      </w:pPr>
      <w:r w:rsidRPr="00E73BDB">
        <w:rPr>
          <w:rFonts w:ascii="Arial Narrow" w:hAnsi="Arial Narrow"/>
          <w:noProof/>
          <w:sz w:val="28"/>
          <w:szCs w:val="28"/>
          <w:lang w:eastAsia="tr-TR"/>
        </w:rPr>
        <w:pict>
          <v:shape id="Resim 25" o:spid="_x0000_i1028" type="#_x0000_t75" style="width:226.5pt;height:157.5pt;visibility:visible">
            <v:imagedata r:id="rId8" o:title=""/>
          </v:shape>
        </w:pict>
      </w:r>
    </w:p>
    <w:p w:rsidR="00B22FE8" w:rsidRPr="00F60854" w:rsidRDefault="00B22FE8" w:rsidP="004A7C7B">
      <w:pPr>
        <w:spacing w:after="0"/>
        <w:ind w:left="-76"/>
        <w:rPr>
          <w:rFonts w:ascii="Times New Roman" w:hAnsi="Times New Roman"/>
          <w:b/>
          <w:sz w:val="24"/>
          <w:szCs w:val="24"/>
        </w:rPr>
      </w:pPr>
    </w:p>
    <w:p w:rsidR="00B22FE8" w:rsidRPr="00BD781B" w:rsidRDefault="00B22FE8" w:rsidP="00BD781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BD781B">
        <w:rPr>
          <w:rFonts w:ascii="Arial Narrow" w:hAnsi="Arial Narrow" w:cs="Swiss721BT-Roman"/>
          <w:sz w:val="28"/>
          <w:szCs w:val="28"/>
        </w:rPr>
        <w:t xml:space="preserve">Işık filtreleri sadece kendi rengindeki ışığı geçirir. </w:t>
      </w:r>
      <w:r w:rsidRPr="00BD781B">
        <w:rPr>
          <w:rFonts w:ascii="Arial Narrow" w:hAnsi="Arial Narrow" w:cs="Swiss721BT-Bold"/>
          <w:b/>
          <w:bCs/>
          <w:sz w:val="28"/>
          <w:szCs w:val="28"/>
        </w:rPr>
        <w:t>Buna göre boşlukları uygun bir biçimde doldurunuz.</w:t>
      </w:r>
      <w:r w:rsidRPr="00BD781B">
        <w:rPr>
          <w:rFonts w:ascii="Arial Narrow" w:hAnsi="Arial Narrow"/>
          <w:sz w:val="28"/>
          <w:szCs w:val="28"/>
        </w:rPr>
        <w:t xml:space="preserve"> (</w:t>
      </w:r>
      <w:r>
        <w:rPr>
          <w:rFonts w:ascii="Arial Narrow" w:hAnsi="Arial Narrow"/>
          <w:sz w:val="28"/>
          <w:szCs w:val="28"/>
        </w:rPr>
        <w:t xml:space="preserve">5*4=20 </w:t>
      </w:r>
      <w:r w:rsidRPr="00BD781B">
        <w:rPr>
          <w:rFonts w:ascii="Arial Narrow" w:hAnsi="Arial Narrow"/>
          <w:sz w:val="28"/>
          <w:szCs w:val="28"/>
        </w:rPr>
        <w:t>puan)</w:t>
      </w:r>
    </w:p>
    <w:p w:rsidR="00B22FE8" w:rsidRDefault="00B22FE8" w:rsidP="00684419">
      <w:pPr>
        <w:spacing w:after="0"/>
        <w:rPr>
          <w:rFonts w:ascii="Times New Roman" w:hAnsi="Times New Roman"/>
          <w:b/>
          <w:sz w:val="24"/>
          <w:szCs w:val="24"/>
        </w:rPr>
      </w:pPr>
      <w:r w:rsidRPr="00E73BDB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34" o:spid="_x0000_i1029" type="#_x0000_t75" style="width:489.75pt;height:222.75pt;visibility:visible">
            <v:imagedata r:id="rId9" o:title=""/>
          </v:shape>
        </w:pict>
      </w:r>
    </w:p>
    <w:p w:rsidR="00B22FE8" w:rsidRPr="00F60854" w:rsidRDefault="00B22FE8" w:rsidP="00684419">
      <w:pPr>
        <w:spacing w:after="0"/>
        <w:rPr>
          <w:rFonts w:ascii="Times New Roman" w:hAnsi="Times New Roman"/>
          <w:b/>
          <w:sz w:val="24"/>
          <w:szCs w:val="24"/>
        </w:rPr>
      </w:pPr>
      <w:r w:rsidRPr="00F60854">
        <w:rPr>
          <w:noProof/>
          <w:lang w:eastAsia="tr-TR"/>
        </w:rPr>
        <w:t xml:space="preserve"> </w:t>
      </w:r>
    </w:p>
    <w:p w:rsidR="00B22FE8" w:rsidRPr="00F60854" w:rsidRDefault="00B22FE8" w:rsidP="00F60680">
      <w:pPr>
        <w:pStyle w:val="ListParagraph"/>
        <w:numPr>
          <w:ilvl w:val="0"/>
          <w:numId w:val="1"/>
        </w:numPr>
        <w:spacing w:after="0"/>
        <w:ind w:left="284"/>
        <w:rPr>
          <w:rFonts w:ascii="Arial Narrow" w:hAnsi="Arial Narrow"/>
          <w:b/>
          <w:sz w:val="28"/>
          <w:szCs w:val="28"/>
        </w:rPr>
      </w:pPr>
      <w:r w:rsidRPr="00F60854">
        <w:rPr>
          <w:rFonts w:ascii="Arial Narrow" w:hAnsi="Arial Narrow" w:cs="Swiss721BT-Bold"/>
          <w:b/>
          <w:bCs/>
          <w:sz w:val="28"/>
          <w:szCs w:val="28"/>
        </w:rPr>
        <w:t>Proton sayıları verilen atomların katmanlarında bulunan elektron sayılarını tabloya yazınız</w:t>
      </w:r>
      <w:r w:rsidRPr="00F60854">
        <w:rPr>
          <w:rFonts w:ascii="Arial Narrow" w:hAnsi="Arial Narrow"/>
          <w:b/>
          <w:sz w:val="28"/>
          <w:szCs w:val="28"/>
        </w:rPr>
        <w:t>? (20puan)</w:t>
      </w:r>
    </w:p>
    <w:p w:rsidR="00B22FE8" w:rsidRPr="00F60854" w:rsidRDefault="00B22FE8" w:rsidP="004A7C7B">
      <w:pPr>
        <w:spacing w:after="0"/>
        <w:ind w:left="-76"/>
        <w:rPr>
          <w:rFonts w:ascii="Arial Narrow" w:hAnsi="Arial Narrow"/>
          <w:b/>
          <w:sz w:val="28"/>
          <w:szCs w:val="28"/>
        </w:rPr>
      </w:pPr>
      <w:r w:rsidRPr="00E73BDB">
        <w:rPr>
          <w:rFonts w:ascii="Arial Narrow" w:hAnsi="Arial Narrow"/>
          <w:b/>
          <w:noProof/>
          <w:sz w:val="28"/>
          <w:szCs w:val="28"/>
          <w:lang w:eastAsia="tr-TR"/>
        </w:rPr>
        <w:pict>
          <v:shape id="Resim 1" o:spid="_x0000_i1030" type="#_x0000_t75" style="width:405.75pt;height:189pt;visibility:visible">
            <v:imagedata r:id="rId10" o:title=""/>
          </v:shape>
        </w:pict>
      </w:r>
    </w:p>
    <w:sectPr w:rsidR="00B22FE8" w:rsidRPr="00F60854" w:rsidSect="004A7C7B">
      <w:pgSz w:w="11906" w:h="16838"/>
      <w:pgMar w:top="567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s721BT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3BD5"/>
    <w:multiLevelType w:val="hybridMultilevel"/>
    <w:tmpl w:val="3FF04BFE"/>
    <w:lvl w:ilvl="0" w:tplc="EE9EB1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F73CC4"/>
    <w:multiLevelType w:val="hybridMultilevel"/>
    <w:tmpl w:val="2D6C1094"/>
    <w:lvl w:ilvl="0" w:tplc="3BC8C006">
      <w:start w:val="1"/>
      <w:numFmt w:val="decimal"/>
      <w:lvlText w:val="%1)"/>
      <w:lvlJc w:val="left"/>
      <w:pPr>
        <w:ind w:left="1222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2">
    <w:nsid w:val="27622047"/>
    <w:multiLevelType w:val="hybridMultilevel"/>
    <w:tmpl w:val="7DEC2EA8"/>
    <w:lvl w:ilvl="0" w:tplc="82509E32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29624EBB"/>
    <w:multiLevelType w:val="hybridMultilevel"/>
    <w:tmpl w:val="546622FC"/>
    <w:lvl w:ilvl="0" w:tplc="56EE548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5744EB2"/>
    <w:multiLevelType w:val="hybridMultilevel"/>
    <w:tmpl w:val="07C0C2FE"/>
    <w:lvl w:ilvl="0" w:tplc="041F0011">
      <w:start w:val="1"/>
      <w:numFmt w:val="decimal"/>
      <w:lvlText w:val="%1)"/>
      <w:lvlJc w:val="left"/>
      <w:pPr>
        <w:ind w:left="57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5">
    <w:nsid w:val="37200273"/>
    <w:multiLevelType w:val="hybridMultilevel"/>
    <w:tmpl w:val="4B4C1026"/>
    <w:lvl w:ilvl="0" w:tplc="909EA3FA">
      <w:start w:val="1"/>
      <w:numFmt w:val="upperLetter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6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8C059B"/>
    <w:multiLevelType w:val="hybridMultilevel"/>
    <w:tmpl w:val="86EEE9FC"/>
    <w:lvl w:ilvl="0" w:tplc="EC1A416E">
      <w:start w:val="1"/>
      <w:numFmt w:val="upperLetter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8">
    <w:nsid w:val="4D5B635A"/>
    <w:multiLevelType w:val="hybridMultilevel"/>
    <w:tmpl w:val="AC20E516"/>
    <w:lvl w:ilvl="0" w:tplc="84845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D36B41"/>
    <w:multiLevelType w:val="hybridMultilevel"/>
    <w:tmpl w:val="75BC15D8"/>
    <w:lvl w:ilvl="0" w:tplc="EE9EB1AA">
      <w:start w:val="1"/>
      <w:numFmt w:val="upperLetter"/>
      <w:lvlText w:val="%1)"/>
      <w:lvlJc w:val="left"/>
      <w:pPr>
        <w:ind w:left="-56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  <w:rPr>
        <w:rFonts w:cs="Times New Roman"/>
      </w:rPr>
    </w:lvl>
  </w:abstractNum>
  <w:abstractNum w:abstractNumId="10">
    <w:nsid w:val="5A5F47B0"/>
    <w:multiLevelType w:val="hybridMultilevel"/>
    <w:tmpl w:val="B9AA331C"/>
    <w:lvl w:ilvl="0" w:tplc="4A7AAC8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863456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7444415"/>
    <w:multiLevelType w:val="hybridMultilevel"/>
    <w:tmpl w:val="B5F4E0AE"/>
    <w:lvl w:ilvl="0" w:tplc="56EE548E">
      <w:start w:val="1"/>
      <w:numFmt w:val="decimal"/>
      <w:lvlText w:val="%1)"/>
      <w:lvlJc w:val="left"/>
      <w:pPr>
        <w:ind w:left="-567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74A"/>
    <w:rsid w:val="00040A98"/>
    <w:rsid w:val="00072D00"/>
    <w:rsid w:val="000D3FC1"/>
    <w:rsid w:val="000F3EF0"/>
    <w:rsid w:val="001020BB"/>
    <w:rsid w:val="001E4867"/>
    <w:rsid w:val="00254E1E"/>
    <w:rsid w:val="00284ABC"/>
    <w:rsid w:val="00306012"/>
    <w:rsid w:val="003D21B4"/>
    <w:rsid w:val="00486244"/>
    <w:rsid w:val="004952BE"/>
    <w:rsid w:val="004A7C7B"/>
    <w:rsid w:val="005B3301"/>
    <w:rsid w:val="005F3C6C"/>
    <w:rsid w:val="006051F2"/>
    <w:rsid w:val="00684419"/>
    <w:rsid w:val="006A1D52"/>
    <w:rsid w:val="00746CB6"/>
    <w:rsid w:val="007C0620"/>
    <w:rsid w:val="00854AD3"/>
    <w:rsid w:val="00892AEC"/>
    <w:rsid w:val="008B3B01"/>
    <w:rsid w:val="008D4D10"/>
    <w:rsid w:val="009759BE"/>
    <w:rsid w:val="00975BB7"/>
    <w:rsid w:val="00993FF1"/>
    <w:rsid w:val="009F3853"/>
    <w:rsid w:val="00A13FB5"/>
    <w:rsid w:val="00A3774A"/>
    <w:rsid w:val="00AA0FB0"/>
    <w:rsid w:val="00AA24A7"/>
    <w:rsid w:val="00AB1C44"/>
    <w:rsid w:val="00AC2DD8"/>
    <w:rsid w:val="00B22FE8"/>
    <w:rsid w:val="00B56C59"/>
    <w:rsid w:val="00B662C6"/>
    <w:rsid w:val="00BD781B"/>
    <w:rsid w:val="00C344F6"/>
    <w:rsid w:val="00CB4B27"/>
    <w:rsid w:val="00CF56E5"/>
    <w:rsid w:val="00D5647C"/>
    <w:rsid w:val="00D63DE5"/>
    <w:rsid w:val="00D90619"/>
    <w:rsid w:val="00DA7D41"/>
    <w:rsid w:val="00DC101C"/>
    <w:rsid w:val="00E03228"/>
    <w:rsid w:val="00E15BC1"/>
    <w:rsid w:val="00E73BDB"/>
    <w:rsid w:val="00F60680"/>
    <w:rsid w:val="00F60854"/>
    <w:rsid w:val="00FB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D00"/>
    <w:pPr>
      <w:spacing w:after="160" w:line="259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4ABC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84ABC"/>
    <w:rPr>
      <w:rFonts w:ascii="Calibri Light" w:hAnsi="Calibri Light" w:cs="Times New Roman"/>
      <w:b/>
      <w:bCs/>
      <w:color w:val="5B9BD5"/>
      <w:sz w:val="26"/>
      <w:szCs w:val="26"/>
    </w:rPr>
  </w:style>
  <w:style w:type="paragraph" w:styleId="ListParagraph">
    <w:name w:val="List Paragraph"/>
    <w:basedOn w:val="Normal"/>
    <w:uiPriority w:val="99"/>
    <w:qFormat/>
    <w:rsid w:val="00A377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7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5BB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284ABC"/>
    <w:rPr>
      <w:lang w:eastAsia="en-US"/>
    </w:rPr>
  </w:style>
  <w:style w:type="table" w:styleId="TableGrid">
    <w:name w:val="Table Grid"/>
    <w:basedOn w:val="TableNormal"/>
    <w:uiPriority w:val="99"/>
    <w:rsid w:val="00284A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124</Words>
  <Characters>708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Acer_pc</dc:creator>
  <cp:keywords/>
  <dc:description/>
  <cp:lastModifiedBy>fatih</cp:lastModifiedBy>
  <cp:revision>8</cp:revision>
  <cp:lastPrinted>2015-05-17T23:37:00Z</cp:lastPrinted>
  <dcterms:created xsi:type="dcterms:W3CDTF">2015-05-17T23:30:00Z</dcterms:created>
  <dcterms:modified xsi:type="dcterms:W3CDTF">2015-05-24T09:37:00Z</dcterms:modified>
</cp:coreProperties>
</file>